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8B4E84" w:rsidRDefault="009628CB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9860" w:history="1">
        <w:r w:rsidR="008B4E84" w:rsidRPr="009B33D0">
          <w:rPr>
            <w:rStyle w:val="aa"/>
          </w:rPr>
          <w:t>HH3C-VOICE-VLAN-MIB</w:t>
        </w:r>
        <w:r w:rsidR="008B4E84">
          <w:rPr>
            <w:webHidden/>
          </w:rPr>
          <w:tab/>
        </w:r>
        <w:r>
          <w:rPr>
            <w:webHidden/>
          </w:rPr>
          <w:fldChar w:fldCharType="begin"/>
        </w:r>
        <w:r w:rsidR="008B4E84">
          <w:rPr>
            <w:webHidden/>
          </w:rPr>
          <w:instrText xml:space="preserve"> PAGEREF _Toc399329860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4E8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B4E84" w:rsidRDefault="009628C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9861" w:history="1">
        <w:r w:rsidR="008B4E84" w:rsidRPr="009B33D0">
          <w:rPr>
            <w:rStyle w:val="aa"/>
            <w:rFonts w:ascii="Helvetica" w:hAnsi="Helvetica" w:cs="Helvetica"/>
          </w:rPr>
          <w:t>Scalar objects</w:t>
        </w:r>
        <w:r w:rsidR="008B4E84">
          <w:rPr>
            <w:webHidden/>
          </w:rPr>
          <w:tab/>
        </w:r>
        <w:r>
          <w:rPr>
            <w:webHidden/>
          </w:rPr>
          <w:fldChar w:fldCharType="begin"/>
        </w:r>
        <w:r w:rsidR="008B4E84">
          <w:rPr>
            <w:webHidden/>
          </w:rPr>
          <w:instrText xml:space="preserve"> PAGEREF _Toc399329861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4E8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B4E84" w:rsidRDefault="009628C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9862" w:history="1">
        <w:r w:rsidR="008B4E84" w:rsidRPr="009B33D0">
          <w:rPr>
            <w:rStyle w:val="aa"/>
            <w:rFonts w:ascii="Helvetica" w:hAnsi="Helvetica" w:cs="Helvetica"/>
          </w:rPr>
          <w:t>hh3cvoiceVlanOuiTable</w:t>
        </w:r>
        <w:r w:rsidR="008B4E84">
          <w:rPr>
            <w:webHidden/>
          </w:rPr>
          <w:tab/>
        </w:r>
        <w:r>
          <w:rPr>
            <w:webHidden/>
          </w:rPr>
          <w:fldChar w:fldCharType="begin"/>
        </w:r>
        <w:r w:rsidR="008B4E84">
          <w:rPr>
            <w:webHidden/>
          </w:rPr>
          <w:instrText xml:space="preserve"> PAGEREF _Toc399329862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4E8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B4E84" w:rsidRDefault="009628C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9863" w:history="1">
        <w:r w:rsidR="008B4E84" w:rsidRPr="009B33D0">
          <w:rPr>
            <w:rStyle w:val="aa"/>
            <w:rFonts w:ascii="Helvetica" w:hAnsi="Helvetica" w:cs="Helvetica"/>
          </w:rPr>
          <w:t>hh3cvoiceVlanPortTable</w:t>
        </w:r>
        <w:r w:rsidR="008B4E84">
          <w:rPr>
            <w:webHidden/>
          </w:rPr>
          <w:tab/>
        </w:r>
        <w:r>
          <w:rPr>
            <w:webHidden/>
          </w:rPr>
          <w:fldChar w:fldCharType="begin"/>
        </w:r>
        <w:r w:rsidR="008B4E84">
          <w:rPr>
            <w:webHidden/>
          </w:rPr>
          <w:instrText xml:space="preserve"> PAGEREF _Toc399329863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4E8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9628CB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8B4E84" w:rsidRPr="008B4E84" w:rsidRDefault="008B4E84" w:rsidP="008B4E84">
      <w:pPr>
        <w:pStyle w:val="1"/>
      </w:pPr>
      <w:bookmarkStart w:id="0" w:name="_Toc320126604"/>
      <w:bookmarkStart w:id="1" w:name="_Toc397421332"/>
      <w:bookmarkStart w:id="2" w:name="_Toc399329860"/>
      <w:r w:rsidRPr="008B4E84">
        <w:lastRenderedPageBreak/>
        <w:t>HH3C-VOICE-VLAN-MIB</w:t>
      </w:r>
      <w:bookmarkEnd w:id="0"/>
      <w:bookmarkEnd w:id="1"/>
      <w:bookmarkEnd w:id="2"/>
    </w:p>
    <w:p w:rsidR="008B4E84" w:rsidRPr="009540D9" w:rsidRDefault="008B4E84" w:rsidP="008B4E84">
      <w:pPr>
        <w:pStyle w:val="2"/>
        <w:rPr>
          <w:rFonts w:ascii="Helvetica" w:hAnsi="Helvetica" w:cs="Helvetica"/>
        </w:rPr>
      </w:pPr>
      <w:bookmarkStart w:id="3" w:name="_Toc320126605"/>
      <w:bookmarkStart w:id="4" w:name="_Toc397421333"/>
      <w:bookmarkStart w:id="5" w:name="_Toc399329861"/>
      <w:r w:rsidRPr="009540D9">
        <w:rPr>
          <w:rFonts w:ascii="Helvetica" w:hAnsi="Helvetica" w:cs="Helvetica"/>
        </w:rPr>
        <w:t>Scalar objects</w:t>
      </w:r>
      <w:bookmarkEnd w:id="3"/>
      <w:bookmarkEnd w:id="4"/>
      <w:bookmarkEnd w:id="5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8B4E84" w:rsidRPr="009038A8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Description</w:t>
            </w:r>
          </w:p>
        </w:tc>
      </w:tr>
      <w:tr w:rsidR="008B4E84" w:rsidRPr="009038A8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VoiceVlanEnabledId</w:t>
            </w:r>
            <w:r>
              <w:rPr>
                <w:rFonts w:ascii="Helvetica" w:hAnsi="Helvetica" w:cs="Helvetica"/>
              </w:rPr>
              <w:t xml:space="preserve"> (1.3.6.1.4.1.25506.2.9.2)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Not supported</w:t>
            </w:r>
          </w:p>
        </w:tc>
      </w:tr>
      <w:tr w:rsidR="008B4E84" w:rsidRPr="009038A8" w:rsidTr="0091260D">
        <w:tc>
          <w:tcPr>
            <w:tcW w:w="3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VoiceVlanPortEnableList</w:t>
            </w:r>
            <w:r>
              <w:rPr>
                <w:rFonts w:ascii="Helvetica" w:hAnsi="Helvetica" w:cs="Helvetica"/>
              </w:rPr>
              <w:t xml:space="preserve"> (1.3.6.1.4.1.25506.2.9.3) </w:t>
            </w:r>
          </w:p>
        </w:tc>
        <w:tc>
          <w:tcPr>
            <w:tcW w:w="144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Not supported</w:t>
            </w:r>
          </w:p>
        </w:tc>
      </w:tr>
      <w:tr w:rsidR="008B4E84" w:rsidRPr="009038A8" w:rsidTr="0091260D">
        <w:tc>
          <w:tcPr>
            <w:tcW w:w="3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VoiceVlanAgingTime</w:t>
            </w:r>
            <w:r>
              <w:rPr>
                <w:rFonts w:ascii="Helvetica" w:hAnsi="Helvetica" w:cs="Helvetica"/>
              </w:rPr>
              <w:t xml:space="preserve"> (1.3.6.1.4.1.25506.2.9.4) </w:t>
            </w:r>
          </w:p>
        </w:tc>
        <w:tc>
          <w:tcPr>
            <w:tcW w:w="144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As per MIB</w:t>
            </w:r>
          </w:p>
        </w:tc>
      </w:tr>
      <w:tr w:rsidR="008B4E84" w:rsidRPr="009038A8" w:rsidTr="0091260D">
        <w:tc>
          <w:tcPr>
            <w:tcW w:w="3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VoiceVlanConfigState</w:t>
            </w:r>
            <w:r>
              <w:rPr>
                <w:rFonts w:ascii="Helvetica" w:hAnsi="Helvetica" w:cs="Helvetica"/>
              </w:rPr>
              <w:t xml:space="preserve"> (1.3.6.1.4.1.25506.2.9.5) </w:t>
            </w:r>
          </w:p>
        </w:tc>
        <w:tc>
          <w:tcPr>
            <w:tcW w:w="144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Not supported</w:t>
            </w:r>
          </w:p>
        </w:tc>
      </w:tr>
      <w:tr w:rsidR="008B4E84" w:rsidRPr="009038A8" w:rsidTr="0091260D">
        <w:tc>
          <w:tcPr>
            <w:tcW w:w="3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VoiceVlanSecurityState</w:t>
            </w:r>
            <w:r>
              <w:rPr>
                <w:rFonts w:ascii="Helvetica" w:hAnsi="Helvetica" w:cs="Helvetica"/>
              </w:rPr>
              <w:t xml:space="preserve"> (1.3.6.1.4.1.25506.2.9.6) </w:t>
            </w:r>
          </w:p>
        </w:tc>
        <w:tc>
          <w:tcPr>
            <w:tcW w:w="144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As per MIB</w:t>
            </w:r>
          </w:p>
        </w:tc>
      </w:tr>
    </w:tbl>
    <w:p w:rsidR="008B4E84" w:rsidRPr="009540D9" w:rsidRDefault="008B4E84" w:rsidP="008B4E84">
      <w:pPr>
        <w:spacing w:before="156" w:after="156"/>
        <w:ind w:left="420"/>
        <w:rPr>
          <w:rFonts w:ascii="Helvetica" w:hAnsi="Helvetica" w:cs="Helvetica"/>
        </w:rPr>
      </w:pPr>
    </w:p>
    <w:p w:rsidR="008B4E84" w:rsidRPr="00027CB6" w:rsidRDefault="008B4E84" w:rsidP="008B4E84">
      <w:pPr>
        <w:pStyle w:val="2"/>
        <w:rPr>
          <w:rFonts w:ascii="Helvetica" w:hAnsi="Helvetica" w:cs="Helvetica"/>
        </w:rPr>
      </w:pPr>
      <w:bookmarkStart w:id="6" w:name="_Toc320126606"/>
      <w:bookmarkStart w:id="7" w:name="_Toc397421334"/>
      <w:bookmarkStart w:id="8" w:name="_Toc399329862"/>
      <w:r w:rsidRPr="00027CB6">
        <w:rPr>
          <w:rFonts w:ascii="Helvetica" w:hAnsi="Helvetica" w:cs="Helvetica"/>
        </w:rPr>
        <w:t>hh3cvoiceVlanOuiTable</w:t>
      </w:r>
      <w:bookmarkEnd w:id="6"/>
      <w:bookmarkEnd w:id="7"/>
      <w:bookmarkEnd w:id="8"/>
    </w:p>
    <w:p w:rsidR="008B4E84" w:rsidRPr="009540D9" w:rsidRDefault="008B4E84" w:rsidP="008B4E84">
      <w:r>
        <w:t xml:space="preserve">OID of this table is: </w:t>
      </w:r>
      <w:r w:rsidRPr="00795549">
        <w:t>1.3.6.1.4.1.25506.2.9.1</w:t>
      </w:r>
    </w:p>
    <w:p w:rsidR="008B4E84" w:rsidRPr="009540D9" w:rsidRDefault="008B4E84" w:rsidP="008B4E84">
      <w:pPr>
        <w:spacing w:before="156" w:after="156"/>
        <w:ind w:left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1) </w:t>
      </w:r>
      <w:proofErr w:type="gramStart"/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VoiceVlanOuiAddress</w:t>
      </w:r>
      <w:proofErr w:type="gramEnd"/>
      <w:r w:rsidRPr="009540D9">
        <w:rPr>
          <w:rFonts w:ascii="Helvetica" w:hAnsi="Helvetica" w:cs="Helvetica"/>
        </w:rPr>
        <w:t xml:space="preserve"> is the index of this table.</w:t>
      </w:r>
    </w:p>
    <w:p w:rsidR="008B4E84" w:rsidRPr="009540D9" w:rsidRDefault="008B4E84" w:rsidP="008B4E84">
      <w:pPr>
        <w:spacing w:before="156" w:after="156"/>
        <w:ind w:left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2) When using </w:t>
      </w:r>
      <w:proofErr w:type="spellStart"/>
      <w:r w:rsidRPr="009540D9">
        <w:rPr>
          <w:rFonts w:ascii="Helvetica" w:hAnsi="Helvetica" w:cs="Helvetica"/>
        </w:rPr>
        <w:t>RowStatus</w:t>
      </w:r>
      <w:proofErr w:type="spellEnd"/>
      <w:r w:rsidRPr="009540D9">
        <w:rPr>
          <w:rFonts w:ascii="Helvetica" w:hAnsi="Helvetica" w:cs="Helvetica"/>
        </w:rPr>
        <w:t xml:space="preserve"> to adding a row, </w:t>
      </w: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 xml:space="preserve">VoiceVlanOuiMask must be appointed, </w:t>
      </w: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VoiceVlanOuiDescription can be null.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8B4E84" w:rsidRPr="009038A8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Description</w:t>
            </w:r>
          </w:p>
        </w:tc>
      </w:tr>
      <w:tr w:rsidR="008B4E84" w:rsidRPr="009038A8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VoiceVlanOuiAddress</w:t>
            </w:r>
            <w:r>
              <w:rPr>
                <w:rFonts w:ascii="Helvetica" w:hAnsi="Helvetica" w:cs="Helvetica"/>
              </w:rPr>
              <w:t xml:space="preserve"> (1.3.6.1.4.1.25506.2.9.1.1.1)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As per MIB</w:t>
            </w:r>
          </w:p>
        </w:tc>
      </w:tr>
      <w:tr w:rsidR="008B4E84" w:rsidRPr="009038A8" w:rsidTr="0091260D">
        <w:tc>
          <w:tcPr>
            <w:tcW w:w="3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VoiceVlanOuiMask</w:t>
            </w:r>
            <w:r>
              <w:rPr>
                <w:rFonts w:ascii="Helvetica" w:hAnsi="Helvetica" w:cs="Helvetica"/>
              </w:rPr>
              <w:t xml:space="preserve"> (1.3.6.1.4.1.25506.2.9.1.1.2) </w:t>
            </w:r>
          </w:p>
        </w:tc>
        <w:tc>
          <w:tcPr>
            <w:tcW w:w="144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B4E84" w:rsidRPr="009038A8" w:rsidRDefault="000018E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Cannot be set separately.</w:t>
            </w:r>
          </w:p>
        </w:tc>
      </w:tr>
      <w:tr w:rsidR="008B4E84" w:rsidRPr="009038A8" w:rsidTr="0091260D">
        <w:tc>
          <w:tcPr>
            <w:tcW w:w="3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VoiceVlanOuiDescription</w:t>
            </w:r>
            <w:r>
              <w:rPr>
                <w:rFonts w:ascii="Helvetica" w:hAnsi="Helvetica" w:cs="Helvetica"/>
              </w:rPr>
              <w:t xml:space="preserve"> (1.3.6.1.4.1.25506.2.9.1.1.3) </w:t>
            </w:r>
          </w:p>
        </w:tc>
        <w:tc>
          <w:tcPr>
            <w:tcW w:w="144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B4E84" w:rsidRPr="004E7B49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E7B49">
              <w:rPr>
                <w:rFonts w:ascii="Helvetica" w:hAnsi="Helvetica" w:cs="Helvetica"/>
              </w:rPr>
              <w:t xml:space="preserve">The first letter </w:t>
            </w:r>
            <w:proofErr w:type="spellStart"/>
            <w:r w:rsidRPr="004E7B49">
              <w:rPr>
                <w:rFonts w:ascii="Helvetica" w:hAnsi="Helvetica" w:cs="Helvetica"/>
              </w:rPr>
              <w:t>can not</w:t>
            </w:r>
            <w:proofErr w:type="spellEnd"/>
            <w:r w:rsidRPr="004E7B49">
              <w:rPr>
                <w:rFonts w:ascii="Helvetica" w:hAnsi="Helvetica" w:cs="Helvetica"/>
              </w:rPr>
              <w:t xml:space="preserve"> be blank for set operation</w:t>
            </w:r>
          </w:p>
        </w:tc>
      </w:tr>
      <w:tr w:rsidR="008B4E84" w:rsidRPr="009038A8" w:rsidTr="0091260D">
        <w:tc>
          <w:tcPr>
            <w:tcW w:w="3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VoiceVlanOuiRowStatus</w:t>
            </w:r>
            <w:r>
              <w:rPr>
                <w:rFonts w:ascii="Helvetica" w:hAnsi="Helvetica" w:cs="Helvetica"/>
              </w:rPr>
              <w:t xml:space="preserve"> (1.3.6.1.4.1.25506.2.9.1.1.4) </w:t>
            </w:r>
          </w:p>
        </w:tc>
        <w:tc>
          <w:tcPr>
            <w:tcW w:w="144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As per MIB</w:t>
            </w:r>
          </w:p>
        </w:tc>
      </w:tr>
    </w:tbl>
    <w:p w:rsidR="008B4E84" w:rsidRPr="009540D9" w:rsidRDefault="008B4E84" w:rsidP="008B4E84">
      <w:pPr>
        <w:spacing w:before="156" w:after="156"/>
        <w:ind w:left="420"/>
        <w:rPr>
          <w:rFonts w:ascii="Helvetica" w:hAnsi="Helvetica" w:cs="Helvetica"/>
        </w:rPr>
      </w:pPr>
    </w:p>
    <w:p w:rsidR="008B4E84" w:rsidRPr="00027CB6" w:rsidRDefault="008B4E84" w:rsidP="008B4E84">
      <w:pPr>
        <w:pStyle w:val="2"/>
        <w:rPr>
          <w:rFonts w:ascii="Helvetica" w:hAnsi="Helvetica" w:cs="Helvetica"/>
        </w:rPr>
      </w:pPr>
      <w:bookmarkStart w:id="9" w:name="_Toc320126607"/>
      <w:bookmarkStart w:id="10" w:name="_Toc397421335"/>
      <w:bookmarkStart w:id="11" w:name="_Toc399329863"/>
      <w:r w:rsidRPr="00027CB6">
        <w:rPr>
          <w:rFonts w:ascii="Helvetica" w:hAnsi="Helvetica" w:cs="Helvetica"/>
        </w:rPr>
        <w:t>hh3cvoiceVlanPortTable</w:t>
      </w:r>
      <w:bookmarkEnd w:id="9"/>
      <w:bookmarkEnd w:id="10"/>
      <w:bookmarkEnd w:id="11"/>
    </w:p>
    <w:p w:rsidR="008B4E84" w:rsidRPr="009540D9" w:rsidRDefault="008B4E84" w:rsidP="008B4E84">
      <w:r>
        <w:t xml:space="preserve">OID of this table is: </w:t>
      </w:r>
      <w:r w:rsidRPr="00795549">
        <w:t>1.3.6.1.4.1.25506.2.9.7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8B4E84" w:rsidRPr="009038A8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Description</w:t>
            </w:r>
          </w:p>
        </w:tc>
      </w:tr>
      <w:tr w:rsidR="008B4E84" w:rsidRPr="009038A8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VoiceVlanPortifIndex</w:t>
            </w:r>
            <w:r>
              <w:rPr>
                <w:rFonts w:ascii="Helvetica" w:hAnsi="Helvetica" w:cs="Helvetica"/>
              </w:rPr>
              <w:t xml:space="preserve"> (1.3.6.1.4.1.25506.2.9.7.1.1)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As per MIB</w:t>
            </w:r>
          </w:p>
        </w:tc>
      </w:tr>
      <w:tr w:rsidR="008B4E84" w:rsidRPr="009038A8" w:rsidTr="0091260D">
        <w:tc>
          <w:tcPr>
            <w:tcW w:w="3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VoiceVlanPortMode</w:t>
            </w:r>
            <w:r>
              <w:rPr>
                <w:rFonts w:ascii="Helvetica" w:hAnsi="Helvetica" w:cs="Helvetica"/>
              </w:rPr>
              <w:t xml:space="preserve"> (1.3.6.1.4.1.25506.2.9.7.1.2) </w:t>
            </w:r>
          </w:p>
        </w:tc>
        <w:tc>
          <w:tcPr>
            <w:tcW w:w="144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As per MIB</w:t>
            </w:r>
          </w:p>
        </w:tc>
      </w:tr>
      <w:tr w:rsidR="008B4E84" w:rsidRPr="009038A8" w:rsidTr="0091260D">
        <w:tc>
          <w:tcPr>
            <w:tcW w:w="3000" w:type="dxa"/>
            <w:shd w:val="clear" w:color="auto" w:fill="auto"/>
          </w:tcPr>
          <w:p w:rsidR="008B4E84" w:rsidRPr="00A821D1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21D1">
              <w:rPr>
                <w:rFonts w:ascii="Helvetica" w:hAnsi="Helvetica" w:cs="Helvetica"/>
              </w:rPr>
              <w:t>hh3cVoiceVlanPortLegacy</w:t>
            </w:r>
          </w:p>
          <w:p w:rsidR="008B4E84" w:rsidRPr="00A821D1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A821D1">
              <w:rPr>
                <w:rFonts w:ascii="Helvetica" w:hAnsi="Helvetica" w:cs="Helvetica"/>
              </w:rPr>
              <w:t>1.3.6.1.4.1.25506.2.9.7.1.3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  <w:tr w:rsidR="008B4E84" w:rsidRPr="009038A8" w:rsidTr="0091260D">
        <w:tc>
          <w:tcPr>
            <w:tcW w:w="3000" w:type="dxa"/>
            <w:shd w:val="clear" w:color="auto" w:fill="auto"/>
          </w:tcPr>
          <w:p w:rsidR="008B4E84" w:rsidRPr="00A821D1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21D1">
              <w:rPr>
                <w:rFonts w:ascii="Helvetica" w:hAnsi="Helvetica" w:cs="Helvetica"/>
              </w:rPr>
              <w:lastRenderedPageBreak/>
              <w:t>hh3cVoiceVlanPortQosTrust</w:t>
            </w:r>
          </w:p>
          <w:p w:rsidR="008B4E84" w:rsidRPr="00A821D1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A821D1">
              <w:rPr>
                <w:rFonts w:ascii="Helvetica" w:hAnsi="Helvetica" w:cs="Helvetica"/>
              </w:rPr>
              <w:t>1.3.6.1.4.1.25506.2.9.7.1.4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B4E84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79F" w:rsidRDefault="00D0479F">
      <w:r>
        <w:separator/>
      </w:r>
    </w:p>
  </w:endnote>
  <w:endnote w:type="continuationSeparator" w:id="0">
    <w:p w:rsidR="00D0479F" w:rsidRDefault="00D04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9628CB">
      <w:fldChar w:fldCharType="begin"/>
    </w:r>
    <w:r>
      <w:instrText>PAGE</w:instrText>
    </w:r>
    <w:r w:rsidR="009628CB">
      <w:fldChar w:fldCharType="separate"/>
    </w:r>
    <w:r w:rsidR="000018E6">
      <w:rPr>
        <w:noProof/>
      </w:rPr>
      <w:t>2</w:t>
    </w:r>
    <w:r w:rsidR="009628CB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0018E6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79F" w:rsidRDefault="00D0479F">
      <w:r>
        <w:separator/>
      </w:r>
    </w:p>
  </w:footnote>
  <w:footnote w:type="continuationSeparator" w:id="0">
    <w:p w:rsidR="00D0479F" w:rsidRDefault="00D047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8B4E84" w:rsidRPr="008B4E84">
      <w:t xml:space="preserve"> HH3C-VOICE-VLAN-MIB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trackRevisions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46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18E6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4C1E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276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481C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10D7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1390"/>
    <w:rsid w:val="00895160"/>
    <w:rsid w:val="008A06E9"/>
    <w:rsid w:val="008A78DF"/>
    <w:rsid w:val="008B27EC"/>
    <w:rsid w:val="008B30CA"/>
    <w:rsid w:val="008B313F"/>
    <w:rsid w:val="008B3535"/>
    <w:rsid w:val="008B38C1"/>
    <w:rsid w:val="008B4E84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28CB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479F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9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8B4E84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24F53-F426-4200-A627-11BE62DC3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x02618</cp:lastModifiedBy>
  <cp:revision>22</cp:revision>
  <cp:lastPrinted>2010-05-04T10:01:00Z</cp:lastPrinted>
  <dcterms:created xsi:type="dcterms:W3CDTF">2014-07-11T01:33:00Z</dcterms:created>
  <dcterms:modified xsi:type="dcterms:W3CDTF">2014-10-28T03:16:00Z</dcterms:modified>
</cp:coreProperties>
</file>